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994638" w:rsidP="00384E4B">
      <w:pPr>
        <w:rPr>
          <w:rFonts w:ascii="Arial" w:hAnsi="Arial" w:cs="Arial"/>
        </w:rPr>
      </w:pPr>
      <w:r w:rsidRPr="00994638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upset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supervisor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bring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apologize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take a break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ready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unlock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good luck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be around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awful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advice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teamwork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goal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uncomfortable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younger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confusing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hectic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embarrassed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make sure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proud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dependent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223E4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exemption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223E4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refund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15909" w:rsidRPr="00504A65" w:rsidTr="00223E4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W- 4 form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15909" w:rsidRPr="00504A65" w:rsidTr="00223E4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15909" w:rsidRPr="009C3DEB" w:rsidRDefault="00D15909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D15909" w:rsidRPr="00D15909" w:rsidRDefault="00D1590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15909">
              <w:rPr>
                <w:rFonts w:ascii="Times New Roman" w:hAnsi="Times New Roman"/>
                <w:color w:val="000000"/>
              </w:rPr>
              <w:t>withhold</w:t>
            </w:r>
          </w:p>
        </w:tc>
        <w:tc>
          <w:tcPr>
            <w:tcW w:w="6693" w:type="dxa"/>
          </w:tcPr>
          <w:p w:rsidR="00D15909" w:rsidRPr="009C3DEB" w:rsidRDefault="00D15909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909" w:rsidRDefault="00D15909" w:rsidP="00814CB4">
      <w:r>
        <w:separator/>
      </w:r>
    </w:p>
  </w:endnote>
  <w:endnote w:type="continuationSeparator" w:id="1">
    <w:p w:rsidR="00D15909" w:rsidRDefault="00D15909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909" w:rsidRDefault="00D15909" w:rsidP="00814CB4">
      <w:r>
        <w:separator/>
      </w:r>
    </w:p>
  </w:footnote>
  <w:footnote w:type="continuationSeparator" w:id="1">
    <w:p w:rsidR="00D15909" w:rsidRDefault="00D15909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D15909">
      <w:rPr>
        <w:rFonts w:ascii="Times New Roman" w:hAnsi="Times New Roman"/>
        <w:color w:val="4F6228" w:themeColor="accent3" w:themeShade="80"/>
        <w:sz w:val="32"/>
        <w:szCs w:val="32"/>
      </w:rPr>
      <w:t>5 Job Keeping Skills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4638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909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2</TotalTime>
  <Pages>1</Pages>
  <Words>81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2009-05-31T19:01:00Z</dcterms:created>
  <dcterms:modified xsi:type="dcterms:W3CDTF">2009-05-31T19:03:00Z</dcterms:modified>
</cp:coreProperties>
</file>